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F2350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272A8835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25B8326C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2673128E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279BA9B4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19CA293F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7B9D1AF8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5520881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C10C44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A4691F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0597C3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3FFA752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1C2BDFE" w14:textId="60A6DD07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EF4B6C">
        <w:rPr>
          <w:rFonts w:ascii="Avenir Next LT Pro" w:hAnsi="Avenir Next LT Pro" w:cs="Arial"/>
          <w:b/>
          <w:sz w:val="22"/>
          <w:szCs w:val="22"/>
        </w:rPr>
        <w:t>SRU-00-</w:t>
      </w:r>
      <w:r w:rsidR="002F6B45">
        <w:rPr>
          <w:rFonts w:ascii="Avenir Next LT Pro" w:hAnsi="Avenir Next LT Pro" w:cs="Arial"/>
          <w:b/>
          <w:sz w:val="22"/>
          <w:szCs w:val="22"/>
        </w:rPr>
        <w:t>21-</w:t>
      </w:r>
      <w:r w:rsidR="00824A3C">
        <w:rPr>
          <w:rFonts w:ascii="Avenir Next LT Pro" w:hAnsi="Avenir Next LT Pro" w:cs="Arial"/>
          <w:b/>
          <w:sz w:val="22"/>
          <w:szCs w:val="22"/>
        </w:rPr>
        <w:t>152-</w:t>
      </w:r>
      <w:r w:rsidR="006F1FAC">
        <w:rPr>
          <w:rFonts w:ascii="Avenir Next LT Pro" w:hAnsi="Avenir Next LT Pro" w:cs="Arial"/>
          <w:b/>
          <w:sz w:val="22"/>
          <w:szCs w:val="22"/>
        </w:rPr>
        <w:t>G01</w:t>
      </w:r>
    </w:p>
    <w:p w14:paraId="36FFA4DF" w14:textId="37DF4597" w:rsidR="008E5BB4" w:rsidRPr="008E5BB4" w:rsidRDefault="00940B0D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 xml:space="preserve">Cyclisch onderhoud bomen </w:t>
      </w:r>
      <w:r w:rsidR="00D86340">
        <w:rPr>
          <w:rFonts w:ascii="Avenir Next LT Pro" w:hAnsi="Avenir Next LT Pro" w:cs="Arial"/>
          <w:b/>
          <w:sz w:val="22"/>
          <w:szCs w:val="22"/>
        </w:rPr>
        <w:t>2022-2024, gemeente Almere</w:t>
      </w:r>
    </w:p>
    <w:p w14:paraId="0864D28F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1EEE7FB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EA70339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83376D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96263A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E96DAA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C50488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EFC7FB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7BDAE8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2DC8F2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26DF5B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F790A3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189761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183F3E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E2F8F9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1A4B56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6D0070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5AABD3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2298B6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ED5862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0890FB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52CAF2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E47620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389572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E04EB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6380E55" w14:textId="129A8FEA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D86340">
        <w:rPr>
          <w:rFonts w:ascii="Avenir Next LT Pro" w:hAnsi="Avenir Next LT Pro" w:cs="Arial"/>
          <w:bCs/>
        </w:rPr>
        <w:t xml:space="preserve">Gemeente </w:t>
      </w:r>
      <w:r w:rsidR="00EA5D31">
        <w:rPr>
          <w:rFonts w:ascii="Avenir Next LT Pro" w:hAnsi="Avenir Next LT Pro" w:cs="Arial"/>
          <w:bCs/>
        </w:rPr>
        <w:t>Almere</w:t>
      </w:r>
    </w:p>
    <w:p w14:paraId="1F8A9C89" w14:textId="333C199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416E8C">
        <w:rPr>
          <w:rFonts w:ascii="Avenir Next LT Pro" w:hAnsi="Avenir Next LT Pro" w:cs="Arial"/>
          <w:bCs/>
        </w:rPr>
        <w:t>Postbus 200</w:t>
      </w:r>
    </w:p>
    <w:p w14:paraId="23A3FC74" w14:textId="187822CA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E02D27">
        <w:rPr>
          <w:rFonts w:ascii="Avenir Next LT Pro" w:hAnsi="Avenir Next LT Pro" w:cs="Arial"/>
          <w:bCs/>
        </w:rPr>
        <w:t>1300</w:t>
      </w:r>
      <w:r w:rsidR="005A7BCD">
        <w:rPr>
          <w:rFonts w:ascii="Avenir Next LT Pro" w:hAnsi="Avenir Next LT Pro" w:cs="Arial"/>
          <w:bCs/>
        </w:rPr>
        <w:t xml:space="preserve"> AE  Almere</w:t>
      </w:r>
    </w:p>
    <w:p w14:paraId="6518A8F5" w14:textId="679C4843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5A7BCD">
        <w:rPr>
          <w:rFonts w:ascii="Avenir Next LT Pro" w:hAnsi="Avenir Next LT Pro" w:cs="Arial"/>
          <w:bCs/>
        </w:rPr>
        <w:t>Stadhuisplein 1, 1315 HR  Almere</w:t>
      </w:r>
    </w:p>
    <w:p w14:paraId="7E16AF65" w14:textId="5875BED7" w:rsidR="00105DFA" w:rsidRPr="005A7BCD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5A7BCD">
        <w:rPr>
          <w:rFonts w:ascii="Avenir Next LT Pro" w:hAnsi="Avenir Next LT Pro" w:cs="Arial"/>
          <w:color w:val="000000"/>
        </w:rPr>
        <w:t xml:space="preserve">Datum: </w:t>
      </w:r>
      <w:r w:rsidRPr="005A7BCD">
        <w:rPr>
          <w:rFonts w:ascii="Avenir Next LT Pro" w:hAnsi="Avenir Next LT Pro" w:cs="Arial"/>
          <w:color w:val="000000"/>
        </w:rPr>
        <w:tab/>
      </w:r>
      <w:r w:rsidR="005A7BCD">
        <w:rPr>
          <w:rFonts w:ascii="Avenir Next LT Pro" w:hAnsi="Avenir Next LT Pro" w:cs="Arial"/>
          <w:color w:val="000000"/>
        </w:rPr>
        <w:t xml:space="preserve">2 </w:t>
      </w:r>
      <w:r w:rsidR="005A7BCD">
        <w:rPr>
          <w:rFonts w:ascii="Avenir Next LT Pro" w:hAnsi="Avenir Next LT Pro" w:cs="Arial"/>
          <w:bCs/>
        </w:rPr>
        <w:t>december 2021</w:t>
      </w:r>
    </w:p>
    <w:p w14:paraId="4753A137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6E5C87A1" w14:textId="77777777" w:rsidR="00673B49" w:rsidRDefault="00673B49" w:rsidP="007D056C">
      <w:pPr>
        <w:rPr>
          <w:rFonts w:ascii="Arial" w:hAnsi="Arial" w:cs="Arial"/>
        </w:rPr>
      </w:pPr>
    </w:p>
    <w:p w14:paraId="6ECC24B8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28A9A327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0EE4CFD6" w14:textId="77777777" w:rsidR="00003FEB" w:rsidRDefault="00003FEB">
      <w:pPr>
        <w:rPr>
          <w:rFonts w:ascii="Gill Sans MT" w:hAnsi="Gill Sans MT" w:cs="Tahoma"/>
          <w:sz w:val="22"/>
        </w:rPr>
      </w:pPr>
    </w:p>
    <w:p w14:paraId="7B05EED9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2DA8FE2F" w14:textId="77777777" w:rsidR="00655EDD" w:rsidRDefault="003E2A81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472C1496" w14:textId="77777777" w:rsidR="00655EDD" w:rsidRDefault="003E2A81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011E8B39" w14:textId="77777777" w:rsidR="00655EDD" w:rsidRDefault="003E2A81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0BCFBD30" w14:textId="77777777" w:rsidR="00655EDD" w:rsidRDefault="003E2A81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3B9985BF" w14:textId="77777777" w:rsidR="00655EDD" w:rsidRDefault="003E2A81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0BACD548" w14:textId="77777777" w:rsidR="00655EDD" w:rsidRDefault="003E2A81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007EE1B5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EA59939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1F3E996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15550895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7A36F944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2A05AE4D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36FC788B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0EA94BA9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0FC839BC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0F5BA2A3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97B09AD" w14:textId="027FAFA0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742BCA">
        <w:rPr>
          <w:rFonts w:ascii="Avenir Next LT Pro" w:hAnsi="Avenir Next LT Pro" w:cs="Arial"/>
          <w:bCs/>
        </w:rPr>
        <w:t>SRU</w:t>
      </w:r>
      <w:r w:rsidR="00742BCA">
        <w:rPr>
          <w:rFonts w:ascii="Avenir Next LT Pro" w:hAnsi="Avenir Next LT Pro" w:cs="Arial"/>
          <w:bCs/>
        </w:rPr>
        <w:noBreakHyphen/>
        <w:t>00</w:t>
      </w:r>
      <w:r w:rsidR="00742BCA">
        <w:rPr>
          <w:rFonts w:ascii="Avenir Next LT Pro" w:hAnsi="Avenir Next LT Pro" w:cs="Arial"/>
          <w:bCs/>
        </w:rPr>
        <w:noBreakHyphen/>
        <w:t>2</w:t>
      </w:r>
      <w:r w:rsidR="00A370B5">
        <w:rPr>
          <w:rFonts w:ascii="Avenir Next LT Pro" w:hAnsi="Avenir Next LT Pro" w:cs="Arial"/>
          <w:bCs/>
        </w:rPr>
        <w:t>1</w:t>
      </w:r>
      <w:r w:rsidR="00A370B5">
        <w:rPr>
          <w:rFonts w:ascii="Avenir Next LT Pro" w:hAnsi="Avenir Next LT Pro" w:cs="Arial"/>
          <w:bCs/>
        </w:rPr>
        <w:noBreakHyphen/>
      </w:r>
      <w:r w:rsidR="002E7CDA">
        <w:rPr>
          <w:rFonts w:ascii="Avenir Next LT Pro" w:hAnsi="Avenir Next LT Pro" w:cs="Arial"/>
          <w:bCs/>
        </w:rPr>
        <w:t>152</w:t>
      </w:r>
      <w:r w:rsidR="002E7CDA">
        <w:rPr>
          <w:rFonts w:ascii="Avenir Next LT Pro" w:hAnsi="Avenir Next LT Pro" w:cs="Arial"/>
          <w:bCs/>
        </w:rPr>
        <w:noBreakHyphen/>
      </w:r>
      <w:r w:rsidR="00557059">
        <w:rPr>
          <w:rFonts w:ascii="Avenir Next LT Pro" w:hAnsi="Avenir Next LT Pro" w:cs="Arial"/>
          <w:bCs/>
        </w:rPr>
        <w:t>G01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102F101C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7889C8FA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58F0119C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0CE07201" w14:textId="77777777" w:rsidR="00042EAD" w:rsidRPr="006773F3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6773F3">
        <w:rPr>
          <w:rFonts w:ascii="Avenir Next LT Pro" w:hAnsi="Avenir Next LT Pro" w:cs="Arial"/>
        </w:rPr>
        <w:t>Snoeiwerkzaamheden aan bomen</w:t>
      </w:r>
    </w:p>
    <w:p w14:paraId="19824C29" w14:textId="77777777" w:rsidR="00042EAD" w:rsidRPr="006773F3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6773F3">
        <w:rPr>
          <w:rFonts w:ascii="Avenir Next LT Pro" w:hAnsi="Avenir Next LT Pro" w:cs="Arial"/>
        </w:rPr>
        <w:t>Verwijderen bomen</w:t>
      </w:r>
    </w:p>
    <w:p w14:paraId="36B0726C" w14:textId="77777777" w:rsidR="00042EAD" w:rsidRPr="006773F3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6773F3">
        <w:rPr>
          <w:rFonts w:ascii="Avenir Next LT Pro" w:hAnsi="Avenir Next LT Pro" w:cs="Arial"/>
        </w:rPr>
        <w:t>Verwijderen stobben</w:t>
      </w:r>
    </w:p>
    <w:p w14:paraId="2A22758C" w14:textId="77777777" w:rsidR="00042EAD" w:rsidRPr="000D26E4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0D26E4">
        <w:rPr>
          <w:rFonts w:ascii="Avenir Next LT Pro" w:hAnsi="Avenir Next LT Pro" w:cs="Arial"/>
        </w:rPr>
        <w:t>Digitaal registreren van uitgevoerde werkzaamheden</w:t>
      </w:r>
    </w:p>
    <w:p w14:paraId="07044D4F" w14:textId="044CE90B" w:rsidR="005F1ABA" w:rsidRPr="008A735C" w:rsidRDefault="00091797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</w:t>
      </w:r>
      <w:r w:rsidR="00DD13CD">
        <w:rPr>
          <w:rFonts w:ascii="Avenir Next LT Pro" w:hAnsi="Avenir Next LT Pro" w:cs="Arial"/>
          <w:bCs/>
        </w:rPr>
        <w:t>kzaamheden</w:t>
      </w:r>
    </w:p>
    <w:p w14:paraId="4B16942F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3C3FA9AA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715CA962" w14:textId="7B1DB168" w:rsidR="00003FEB" w:rsidRPr="008A735C" w:rsidRDefault="006F7F79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0ADB1183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113B7A47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31CEA54C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FA83497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52F678D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486D733" w14:textId="77D9D817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F7F79">
        <w:rPr>
          <w:rFonts w:ascii="Avenir Next LT Pro" w:hAnsi="Avenir Next LT Pro" w:cs="Arial"/>
          <w:bCs/>
        </w:rPr>
        <w:t>Gemeente Almere</w:t>
      </w:r>
    </w:p>
    <w:p w14:paraId="53FAAC79" w14:textId="391747AF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465922">
        <w:rPr>
          <w:rFonts w:ascii="Avenir Next LT Pro" w:hAnsi="Avenir Next LT Pro" w:cs="Arial"/>
          <w:bCs/>
        </w:rPr>
        <w:t>St</w:t>
      </w:r>
      <w:r w:rsidR="006F7F79">
        <w:rPr>
          <w:rFonts w:ascii="Avenir Next LT Pro" w:hAnsi="Avenir Next LT Pro" w:cs="Arial"/>
          <w:bCs/>
        </w:rPr>
        <w:t>adhuis</w:t>
      </w:r>
      <w:r w:rsidR="00465922">
        <w:rPr>
          <w:rFonts w:ascii="Avenir Next LT Pro" w:hAnsi="Avenir Next LT Pro" w:cs="Arial"/>
          <w:bCs/>
        </w:rPr>
        <w:t>plein 1</w:t>
      </w:r>
    </w:p>
    <w:p w14:paraId="52B77BD7" w14:textId="5B47B87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465922">
        <w:rPr>
          <w:rFonts w:ascii="Avenir Next LT Pro" w:hAnsi="Avenir Next LT Pro" w:cs="Arial"/>
          <w:bCs/>
        </w:rPr>
        <w:t>1315 HR  Almere</w:t>
      </w:r>
    </w:p>
    <w:p w14:paraId="6416D7CC" w14:textId="449A61E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D70AA3">
        <w:rPr>
          <w:rFonts w:ascii="Avenir Next LT Pro" w:hAnsi="Avenir Next LT Pro" w:cs="Arial"/>
          <w:bCs/>
        </w:rPr>
        <w:t>14 036</w:t>
      </w:r>
    </w:p>
    <w:p w14:paraId="5B618E24" w14:textId="470418EC" w:rsidR="00F174B3" w:rsidRPr="00620A66" w:rsidRDefault="00F174B3" w:rsidP="00861DF4">
      <w:pPr>
        <w:ind w:left="426"/>
        <w:rPr>
          <w:rFonts w:ascii="Avenir Next LT Pro" w:hAnsi="Avenir Next LT Pro" w:cs="Arial"/>
        </w:rPr>
      </w:pPr>
      <w:r w:rsidRPr="00620A66">
        <w:rPr>
          <w:rFonts w:ascii="Avenir Next LT Pro" w:hAnsi="Avenir Next LT Pro" w:cs="Arial"/>
        </w:rPr>
        <w:t>Contactpersoon</w:t>
      </w:r>
      <w:r w:rsidRPr="00620A66">
        <w:rPr>
          <w:rFonts w:ascii="Avenir Next LT Pro" w:hAnsi="Avenir Next LT Pro" w:cs="Arial"/>
        </w:rPr>
        <w:tab/>
      </w:r>
      <w:r w:rsidR="00826647" w:rsidRPr="00620A66">
        <w:rPr>
          <w:rFonts w:ascii="Avenir Next LT Pro" w:hAnsi="Avenir Next LT Pro" w:cs="Arial"/>
        </w:rPr>
        <w:tab/>
      </w:r>
      <w:r w:rsidRPr="00620A66">
        <w:rPr>
          <w:rFonts w:ascii="Avenir Next LT Pro" w:hAnsi="Avenir Next LT Pro" w:cs="Arial"/>
        </w:rPr>
        <w:t>:</w:t>
      </w:r>
      <w:r w:rsidRPr="00620A66">
        <w:rPr>
          <w:rFonts w:ascii="Avenir Next LT Pro" w:hAnsi="Avenir Next LT Pro" w:cs="Arial"/>
        </w:rPr>
        <w:tab/>
      </w:r>
      <w:r w:rsidR="00620A66" w:rsidRPr="00620A66">
        <w:rPr>
          <w:rFonts w:ascii="Avenir Next LT Pro" w:hAnsi="Avenir Next LT Pro"/>
        </w:rPr>
        <w:t xml:space="preserve">R. </w:t>
      </w:r>
      <w:proofErr w:type="spellStart"/>
      <w:r w:rsidR="00620A66" w:rsidRPr="00620A66">
        <w:rPr>
          <w:rFonts w:ascii="Avenir Next LT Pro" w:hAnsi="Avenir Next LT Pro"/>
        </w:rPr>
        <w:t>Lakhloufi</w:t>
      </w:r>
      <w:proofErr w:type="spellEnd"/>
    </w:p>
    <w:p w14:paraId="4896DD89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5EBD9E2B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2B69C9D0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14700383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28436EFD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3E05B4CE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7BF614F4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2A8ED7D7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44FB2F0B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73488DF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417B15D2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E4773C2" w14:textId="77777777" w:rsidR="00620A66" w:rsidRPr="008A735C" w:rsidRDefault="00620A66" w:rsidP="00620A6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Almere</w:t>
      </w:r>
    </w:p>
    <w:p w14:paraId="1630CF7E" w14:textId="77777777" w:rsidR="00620A66" w:rsidRPr="008A735C" w:rsidRDefault="00620A66" w:rsidP="00620A6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Stadhuisplein 1</w:t>
      </w:r>
    </w:p>
    <w:p w14:paraId="6994CB8B" w14:textId="77777777" w:rsidR="00620A66" w:rsidRPr="008A735C" w:rsidRDefault="00620A66" w:rsidP="00620A6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1315 HR  Almere</w:t>
      </w:r>
    </w:p>
    <w:p w14:paraId="0C518B3C" w14:textId="77777777" w:rsidR="00620A66" w:rsidRPr="008A735C" w:rsidRDefault="00620A66" w:rsidP="00620A6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14 036</w:t>
      </w:r>
    </w:p>
    <w:p w14:paraId="2F573A50" w14:textId="77777777" w:rsidR="00620A66" w:rsidRPr="00620A66" w:rsidRDefault="00620A66" w:rsidP="00620A66">
      <w:pPr>
        <w:ind w:left="426"/>
        <w:rPr>
          <w:rFonts w:ascii="Avenir Next LT Pro" w:hAnsi="Avenir Next LT Pro" w:cs="Arial"/>
        </w:rPr>
      </w:pPr>
      <w:r w:rsidRPr="00620A66">
        <w:rPr>
          <w:rFonts w:ascii="Avenir Next LT Pro" w:hAnsi="Avenir Next LT Pro" w:cs="Arial"/>
        </w:rPr>
        <w:t>Contactpersoon</w:t>
      </w:r>
      <w:r w:rsidRPr="00620A66">
        <w:rPr>
          <w:rFonts w:ascii="Avenir Next LT Pro" w:hAnsi="Avenir Next LT Pro" w:cs="Arial"/>
        </w:rPr>
        <w:tab/>
      </w:r>
      <w:r w:rsidRPr="00620A66">
        <w:rPr>
          <w:rFonts w:ascii="Avenir Next LT Pro" w:hAnsi="Avenir Next LT Pro" w:cs="Arial"/>
        </w:rPr>
        <w:tab/>
        <w:t>:</w:t>
      </w:r>
      <w:r w:rsidRPr="00620A66">
        <w:rPr>
          <w:rFonts w:ascii="Avenir Next LT Pro" w:hAnsi="Avenir Next LT Pro" w:cs="Arial"/>
        </w:rPr>
        <w:tab/>
      </w:r>
      <w:r w:rsidRPr="00620A66">
        <w:rPr>
          <w:rFonts w:ascii="Avenir Next LT Pro" w:hAnsi="Avenir Next LT Pro"/>
        </w:rPr>
        <w:t xml:space="preserve">R. </w:t>
      </w:r>
      <w:proofErr w:type="spellStart"/>
      <w:r w:rsidRPr="00620A66">
        <w:rPr>
          <w:rFonts w:ascii="Avenir Next LT Pro" w:hAnsi="Avenir Next LT Pro"/>
        </w:rPr>
        <w:t>Lakhloufi</w:t>
      </w:r>
      <w:proofErr w:type="spellEnd"/>
    </w:p>
    <w:p w14:paraId="2058DA04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0BB09290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0FF36041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06C04B19" w14:textId="08B5A16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3E2A81">
        <w:rPr>
          <w:rFonts w:ascii="Avenir Next LT Pro" w:hAnsi="Avenir Next LT Pro" w:cs="Arial"/>
          <w:bCs/>
        </w:rPr>
        <w:t>SRU</w:t>
      </w:r>
      <w:r w:rsidR="003E2A81">
        <w:rPr>
          <w:rFonts w:ascii="Avenir Next LT Pro" w:hAnsi="Avenir Next LT Pro" w:cs="Arial"/>
          <w:bCs/>
        </w:rPr>
        <w:noBreakHyphen/>
        <w:t>00</w:t>
      </w:r>
      <w:r w:rsidR="003E2A81">
        <w:rPr>
          <w:rFonts w:ascii="Avenir Next LT Pro" w:hAnsi="Avenir Next LT Pro" w:cs="Arial"/>
          <w:bCs/>
        </w:rPr>
        <w:noBreakHyphen/>
        <w:t>21</w:t>
      </w:r>
      <w:r w:rsidR="003E2A81">
        <w:rPr>
          <w:rFonts w:ascii="Avenir Next LT Pro" w:hAnsi="Avenir Next LT Pro" w:cs="Arial"/>
          <w:bCs/>
        </w:rPr>
        <w:noBreakHyphen/>
        <w:t>152</w:t>
      </w:r>
      <w:r w:rsidR="003E2A81">
        <w:rPr>
          <w:rFonts w:ascii="Avenir Next LT Pro" w:hAnsi="Avenir Next LT Pro" w:cs="Arial"/>
          <w:bCs/>
        </w:rPr>
        <w:noBreakHyphen/>
        <w:t>G01</w:t>
      </w:r>
    </w:p>
    <w:p w14:paraId="1A0DBB60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BDA1BAF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964B8D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81375F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DA102C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4F49723" w14:textId="77777777" w:rsidR="00861DF4" w:rsidRPr="008A735C" w:rsidRDefault="00861DF4">
      <w:pPr>
        <w:rPr>
          <w:rFonts w:ascii="Avenir Next LT Pro" w:hAnsi="Avenir Next LT Pro" w:cs="Arial"/>
        </w:rPr>
      </w:pPr>
    </w:p>
    <w:p w14:paraId="0656E373" w14:textId="77777777" w:rsidR="00861DF4" w:rsidRPr="008A735C" w:rsidRDefault="00861DF4">
      <w:pPr>
        <w:rPr>
          <w:rFonts w:ascii="Avenir Next LT Pro" w:hAnsi="Avenir Next LT Pro" w:cs="Arial"/>
        </w:rPr>
      </w:pPr>
    </w:p>
    <w:p w14:paraId="4E605C10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61B8AEDF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051991C8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40FA674B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6159869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28CCFE8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69CF8554" w14:textId="77777777" w:rsidR="003E2A81" w:rsidRPr="008A735C" w:rsidRDefault="003E2A81" w:rsidP="003E2A8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Almere</w:t>
      </w:r>
    </w:p>
    <w:p w14:paraId="593AE35F" w14:textId="77777777" w:rsidR="003E2A81" w:rsidRPr="008A735C" w:rsidRDefault="003E2A81" w:rsidP="003E2A8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Stadhuisplein 1</w:t>
      </w:r>
    </w:p>
    <w:p w14:paraId="43319704" w14:textId="77777777" w:rsidR="003E2A81" w:rsidRPr="008A735C" w:rsidRDefault="003E2A81" w:rsidP="003E2A8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1315 HR  Almere</w:t>
      </w:r>
    </w:p>
    <w:p w14:paraId="607B56AF" w14:textId="2200D618" w:rsidR="003E2A81" w:rsidRPr="008A735C" w:rsidRDefault="003E2A81" w:rsidP="003E2A8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14 036</w:t>
      </w:r>
    </w:p>
    <w:p w14:paraId="76B9566E" w14:textId="15221D01" w:rsidR="003E2A81" w:rsidRPr="00620A66" w:rsidRDefault="003E2A81" w:rsidP="003E2A81">
      <w:pPr>
        <w:rPr>
          <w:rFonts w:ascii="Avenir Next LT Pro" w:hAnsi="Avenir Next LT Pro" w:cs="Arial"/>
        </w:rPr>
      </w:pPr>
      <w:r w:rsidRPr="00620A66">
        <w:rPr>
          <w:rFonts w:ascii="Avenir Next LT Pro" w:hAnsi="Avenir Next LT Pro" w:cs="Arial"/>
        </w:rPr>
        <w:t>Contactpersoon</w:t>
      </w:r>
      <w:r w:rsidRPr="00620A66">
        <w:rPr>
          <w:rFonts w:ascii="Avenir Next LT Pro" w:hAnsi="Avenir Next LT Pro" w:cs="Arial"/>
        </w:rPr>
        <w:tab/>
        <w:t>:</w:t>
      </w:r>
      <w:r w:rsidRPr="00620A66">
        <w:rPr>
          <w:rFonts w:ascii="Avenir Next LT Pro" w:hAnsi="Avenir Next LT Pro" w:cs="Arial"/>
        </w:rPr>
        <w:tab/>
      </w:r>
      <w:r w:rsidRPr="00620A66">
        <w:rPr>
          <w:rFonts w:ascii="Avenir Next LT Pro" w:hAnsi="Avenir Next LT Pro"/>
        </w:rPr>
        <w:t xml:space="preserve">R. </w:t>
      </w:r>
      <w:proofErr w:type="spellStart"/>
      <w:r w:rsidRPr="00620A66">
        <w:rPr>
          <w:rFonts w:ascii="Avenir Next LT Pro" w:hAnsi="Avenir Next LT Pro"/>
        </w:rPr>
        <w:t>Lakhloufi</w:t>
      </w:r>
      <w:proofErr w:type="spellEnd"/>
    </w:p>
    <w:p w14:paraId="1E192A99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6840021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5105D5F1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67ED643A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192AF192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F82221E" w14:textId="52D72178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3E2A81">
        <w:rPr>
          <w:rFonts w:ascii="Avenir Next LT Pro" w:hAnsi="Avenir Next LT Pro" w:cs="Arial"/>
          <w:bCs/>
        </w:rPr>
        <w:t>SRU</w:t>
      </w:r>
      <w:r w:rsidR="003E2A81">
        <w:rPr>
          <w:rFonts w:ascii="Avenir Next LT Pro" w:hAnsi="Avenir Next LT Pro" w:cs="Arial"/>
          <w:bCs/>
        </w:rPr>
        <w:noBreakHyphen/>
        <w:t>00</w:t>
      </w:r>
      <w:r w:rsidR="003E2A81">
        <w:rPr>
          <w:rFonts w:ascii="Avenir Next LT Pro" w:hAnsi="Avenir Next LT Pro" w:cs="Arial"/>
          <w:bCs/>
        </w:rPr>
        <w:noBreakHyphen/>
        <w:t>21</w:t>
      </w:r>
      <w:r w:rsidR="003E2A81">
        <w:rPr>
          <w:rFonts w:ascii="Avenir Next LT Pro" w:hAnsi="Avenir Next LT Pro" w:cs="Arial"/>
          <w:bCs/>
        </w:rPr>
        <w:noBreakHyphen/>
        <w:t>152</w:t>
      </w:r>
      <w:r w:rsidR="003E2A81">
        <w:rPr>
          <w:rFonts w:ascii="Avenir Next LT Pro" w:hAnsi="Avenir Next LT Pro" w:cs="Arial"/>
          <w:bCs/>
        </w:rPr>
        <w:noBreakHyphen/>
        <w:t>G01</w:t>
      </w:r>
      <w:r w:rsidR="00CF57AF" w:rsidRPr="008A735C">
        <w:rPr>
          <w:rFonts w:ascii="Avenir Next LT Pro" w:hAnsi="Avenir Next LT Pro" w:cs="Arial"/>
        </w:rPr>
        <w:t>.</w:t>
      </w:r>
    </w:p>
    <w:p w14:paraId="5E639597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2D6EA0A4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081584CE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C94826A" w14:textId="77777777" w:rsidR="004064DB" w:rsidRPr="004064DB" w:rsidRDefault="004064DB" w:rsidP="004064DB">
      <w:pPr>
        <w:rPr>
          <w:rFonts w:ascii="Arial" w:hAnsi="Arial" w:cs="Arial"/>
        </w:rPr>
      </w:pPr>
    </w:p>
    <w:p w14:paraId="285C0376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6CFD8F5F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5672109E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00CEB50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70F466D2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6B1975E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4ACE1E2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606881C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2447C2E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C910598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3AAC3C45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9EC3E2D" w14:textId="77777777" w:rsidTr="007058D2">
        <w:trPr>
          <w:cantSplit/>
          <w:trHeight w:val="280"/>
        </w:trPr>
        <w:tc>
          <w:tcPr>
            <w:tcW w:w="1126" w:type="dxa"/>
          </w:tcPr>
          <w:p w14:paraId="629092F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F62627F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C69836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56E28AB0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4BEF69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3AA8FB8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7FC7655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1F87333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20C3930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67B79CA" w14:textId="77777777" w:rsidTr="007058D2">
        <w:trPr>
          <w:cantSplit/>
          <w:trHeight w:val="280"/>
        </w:trPr>
        <w:tc>
          <w:tcPr>
            <w:tcW w:w="1126" w:type="dxa"/>
          </w:tcPr>
          <w:p w14:paraId="4719F48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9C6B104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681B55A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191721CD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277882BA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3BD776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73C5A50D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0059E61A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DD2906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1ABF796" w14:textId="77777777" w:rsidTr="007058D2">
        <w:trPr>
          <w:cantSplit/>
          <w:trHeight w:val="280"/>
        </w:trPr>
        <w:tc>
          <w:tcPr>
            <w:tcW w:w="1126" w:type="dxa"/>
          </w:tcPr>
          <w:p w14:paraId="69FBFB7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2EB531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8E0203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9404C3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2B915A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7181680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0C81FB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6BDACA3B" w14:textId="77777777" w:rsidTr="007058D2">
        <w:trPr>
          <w:cantSplit/>
          <w:trHeight w:val="280"/>
        </w:trPr>
        <w:tc>
          <w:tcPr>
            <w:tcW w:w="1126" w:type="dxa"/>
          </w:tcPr>
          <w:p w14:paraId="6D4632E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91C644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13F917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BD74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520ACA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18CB63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367E1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B90481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29299D0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78E74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4CBC2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760229D" w14:textId="77777777" w:rsidTr="007058D2">
        <w:trPr>
          <w:cantSplit/>
          <w:trHeight w:val="280"/>
        </w:trPr>
        <w:tc>
          <w:tcPr>
            <w:tcW w:w="1126" w:type="dxa"/>
          </w:tcPr>
          <w:p w14:paraId="438D1DC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7BBA41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492256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5B192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8444CB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3FA31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3CB4EE2" w14:textId="77777777" w:rsidTr="007058D2">
        <w:trPr>
          <w:cantSplit/>
          <w:trHeight w:val="280"/>
        </w:trPr>
        <w:tc>
          <w:tcPr>
            <w:tcW w:w="1126" w:type="dxa"/>
          </w:tcPr>
          <w:p w14:paraId="4E1CADB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D400BC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D11D9F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E4BE4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264EEA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52376D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C932CF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2FBF5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16F6AED" w14:textId="77777777" w:rsidTr="007058D2">
        <w:trPr>
          <w:cantSplit/>
          <w:trHeight w:val="280"/>
        </w:trPr>
        <w:tc>
          <w:tcPr>
            <w:tcW w:w="1126" w:type="dxa"/>
          </w:tcPr>
          <w:p w14:paraId="499E006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D815FA1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73E8DE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5D6149B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0E161B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F37597D" w14:textId="77777777" w:rsidTr="007058D2">
        <w:trPr>
          <w:cantSplit/>
          <w:trHeight w:val="280"/>
        </w:trPr>
        <w:tc>
          <w:tcPr>
            <w:tcW w:w="1126" w:type="dxa"/>
          </w:tcPr>
          <w:p w14:paraId="7A65C2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CF17E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77D12E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44A4C5C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51601A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EDBBEE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9710BD2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50DF310F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D69E804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006E576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02F6939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888827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3801BFB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3624879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3272FAA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0E7F498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39D9EF5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CB0815D" w14:textId="77777777" w:rsidTr="00D44A98">
        <w:trPr>
          <w:cantSplit/>
          <w:trHeight w:val="280"/>
        </w:trPr>
        <w:tc>
          <w:tcPr>
            <w:tcW w:w="1126" w:type="dxa"/>
          </w:tcPr>
          <w:p w14:paraId="0D9F5FA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625945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AB96F9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16FA58A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2801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22C85E6B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7BDAF3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19B6C4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3A2DF0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6A522D3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9E4B0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5032C9C" w14:textId="77777777" w:rsidTr="00D44A98">
        <w:trPr>
          <w:cantSplit/>
          <w:trHeight w:val="280"/>
        </w:trPr>
        <w:tc>
          <w:tcPr>
            <w:tcW w:w="1126" w:type="dxa"/>
          </w:tcPr>
          <w:p w14:paraId="4A5FAD8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3908DF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BA36E4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7CBB94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8F6D8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6A79D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9D0E8C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7DD7B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C8F8F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15FA7A12" w14:textId="77777777" w:rsidTr="00D44A98">
        <w:trPr>
          <w:cantSplit/>
          <w:trHeight w:val="280"/>
        </w:trPr>
        <w:tc>
          <w:tcPr>
            <w:tcW w:w="1126" w:type="dxa"/>
          </w:tcPr>
          <w:p w14:paraId="75D34E8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679C7B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8F0D7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90151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486FB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7DD574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B7293F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A42A6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8DFE4C9" w14:textId="77777777" w:rsidTr="00D44A98">
        <w:trPr>
          <w:cantSplit/>
          <w:trHeight w:val="280"/>
        </w:trPr>
        <w:tc>
          <w:tcPr>
            <w:tcW w:w="1126" w:type="dxa"/>
          </w:tcPr>
          <w:p w14:paraId="4529CC2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F8A805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F6A409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A3D3A6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F533F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ED7625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7E3CA9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4058DC72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2C0DCAC5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828BABD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340A078C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3D90AFF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72BB5F4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1942609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22802CD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2A44FF7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6591A31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FD054FB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4BFD8C2C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534EB12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0CEE050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224470D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36A95C3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1A42A23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0955C65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A7A1F8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3DA2687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8F74F1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2A2472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468F76A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08C8EC2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1F190A3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1EAA66C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0A34D47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27C8286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C300B0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07FE30CA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14A6FDD5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1A8F323E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02873C2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191B96E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5278397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6941612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0C38BD4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77C1474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4CD8080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16B9701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630D803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17FB91D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2917E91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1555B90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4C16EBBD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5649D2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FED098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23925FC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4170F47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255F424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527EC82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64D2687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76FFBD8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44B5F914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65E89B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3D5824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00F3A70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1E5A703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0E90815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58BEE04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2DADE03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027E670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46427BD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7F959ED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29FC076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32CD260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421403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AAA6B6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56E7494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01F3E49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04964C7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1500BE5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5891D34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6D64102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03389D4F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2DF78D1B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CED2180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0ADDA253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002AEA1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09625B5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1D5768F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3D6352D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266EFC9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5D151A45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73A8FFB9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3567578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896225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2B17D2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1B884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146F0D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92500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168CBAB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0D9DC15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80E7B7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EA2ACA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1C5DC8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AA15C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12ABB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D517FD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A1389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04AD2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C73A92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C2C296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53D737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847428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0ABA5A5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C5A2E3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AAD04F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AA589E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BA704A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216B6AC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30ECB09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33F1ED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790033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D8234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CE6AE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E71EE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98F2E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F827176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3FE6BF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1281492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4DF8C1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F0E606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594B6D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37402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3A40CA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86344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8FE72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A288F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76D83D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F67786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421401D" w14:textId="77777777" w:rsidTr="006E7A96">
        <w:trPr>
          <w:cantSplit/>
          <w:trHeight w:val="280"/>
        </w:trPr>
        <w:tc>
          <w:tcPr>
            <w:tcW w:w="1126" w:type="dxa"/>
          </w:tcPr>
          <w:p w14:paraId="4A47B39A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3BC1FEF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C5F831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3564D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69A71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3C6FF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FA0BA6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41D34C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7D907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1C734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17F7EC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2F682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BC053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AA55B4D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04AC4662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6014D3EC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A12F907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4E8316C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3ABCD8B2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93E52" w14:textId="77777777" w:rsidR="0091716A" w:rsidRDefault="0091716A">
      <w:r>
        <w:separator/>
      </w:r>
    </w:p>
  </w:endnote>
  <w:endnote w:type="continuationSeparator" w:id="0">
    <w:p w14:paraId="49223E46" w14:textId="77777777" w:rsidR="0091716A" w:rsidRDefault="0091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09FD8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3080EBCD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04A4918A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5B97BE6C" wp14:editId="67712433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2E3DE39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C101DD0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7A86B91A" wp14:editId="1D780EF6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433ECB2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2DF62FD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21E2B83A" wp14:editId="11C26024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9A0EBB3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68EEFB19" wp14:editId="3323ECDD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A036086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F8CA8F4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04429AA7" wp14:editId="0A33AD45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C45AC7F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2040B" w14:textId="77777777" w:rsidR="0091716A" w:rsidRDefault="0091716A">
      <w:r>
        <w:separator/>
      </w:r>
    </w:p>
  </w:footnote>
  <w:footnote w:type="continuationSeparator" w:id="0">
    <w:p w14:paraId="4C343911" w14:textId="77777777" w:rsidR="0091716A" w:rsidRDefault="00917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1897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4D971F7" wp14:editId="44F5E9D2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8DB33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917F602" wp14:editId="1745609A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13"/>
  </w:num>
  <w:num w:numId="6">
    <w:abstractNumId w:val="11"/>
  </w:num>
  <w:num w:numId="7">
    <w:abstractNumId w:val="8"/>
  </w:num>
  <w:num w:numId="8">
    <w:abstractNumId w:val="4"/>
  </w:num>
  <w:num w:numId="9">
    <w:abstractNumId w:val="9"/>
  </w:num>
  <w:num w:numId="10">
    <w:abstractNumId w:val="22"/>
  </w:num>
  <w:num w:numId="11">
    <w:abstractNumId w:val="2"/>
  </w:num>
  <w:num w:numId="12">
    <w:abstractNumId w:val="5"/>
  </w:num>
  <w:num w:numId="13">
    <w:abstractNumId w:val="14"/>
  </w:num>
  <w:num w:numId="14">
    <w:abstractNumId w:val="15"/>
  </w:num>
  <w:num w:numId="15">
    <w:abstractNumId w:val="24"/>
  </w:num>
  <w:num w:numId="16">
    <w:abstractNumId w:val="28"/>
  </w:num>
  <w:num w:numId="17">
    <w:abstractNumId w:val="23"/>
  </w:num>
  <w:num w:numId="18">
    <w:abstractNumId w:val="0"/>
  </w:num>
  <w:num w:numId="19">
    <w:abstractNumId w:val="6"/>
  </w:num>
  <w:num w:numId="20">
    <w:abstractNumId w:val="27"/>
  </w:num>
  <w:num w:numId="21">
    <w:abstractNumId w:val="21"/>
  </w:num>
  <w:num w:numId="22">
    <w:abstractNumId w:val="12"/>
  </w:num>
  <w:num w:numId="23">
    <w:abstractNumId w:val="1"/>
  </w:num>
  <w:num w:numId="24">
    <w:abstractNumId w:val="16"/>
  </w:num>
  <w:num w:numId="25">
    <w:abstractNumId w:val="7"/>
  </w:num>
  <w:num w:numId="26">
    <w:abstractNumId w:val="18"/>
  </w:num>
  <w:num w:numId="27">
    <w:abstractNumId w:val="17"/>
  </w:num>
  <w:num w:numId="28">
    <w:abstractNumId w:val="3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16A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1797"/>
    <w:rsid w:val="00095F12"/>
    <w:rsid w:val="00096591"/>
    <w:rsid w:val="000A34EC"/>
    <w:rsid w:val="000A44A2"/>
    <w:rsid w:val="000B3C97"/>
    <w:rsid w:val="000B4A5D"/>
    <w:rsid w:val="000C2AAC"/>
    <w:rsid w:val="000D26E4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A58C9"/>
    <w:rsid w:val="002C0D64"/>
    <w:rsid w:val="002D0056"/>
    <w:rsid w:val="002D0210"/>
    <w:rsid w:val="002E7CDA"/>
    <w:rsid w:val="002F69EC"/>
    <w:rsid w:val="002F6B45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D47B1"/>
    <w:rsid w:val="003E2A81"/>
    <w:rsid w:val="003E5922"/>
    <w:rsid w:val="00403CA9"/>
    <w:rsid w:val="0040606C"/>
    <w:rsid w:val="004064DB"/>
    <w:rsid w:val="00410A5D"/>
    <w:rsid w:val="00416E8C"/>
    <w:rsid w:val="00425D27"/>
    <w:rsid w:val="00442F5D"/>
    <w:rsid w:val="00457D5F"/>
    <w:rsid w:val="00465922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57059"/>
    <w:rsid w:val="005637AC"/>
    <w:rsid w:val="00574CF2"/>
    <w:rsid w:val="005A7BCD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20A66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73F3"/>
    <w:rsid w:val="00693347"/>
    <w:rsid w:val="00695CD5"/>
    <w:rsid w:val="006A0711"/>
    <w:rsid w:val="006C14ED"/>
    <w:rsid w:val="006C36C9"/>
    <w:rsid w:val="006C6FAD"/>
    <w:rsid w:val="006C7F61"/>
    <w:rsid w:val="006E7A96"/>
    <w:rsid w:val="006F1FAC"/>
    <w:rsid w:val="006F3EFA"/>
    <w:rsid w:val="006F7F79"/>
    <w:rsid w:val="007058D2"/>
    <w:rsid w:val="00731EC9"/>
    <w:rsid w:val="00742BCA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4A3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1716A"/>
    <w:rsid w:val="00921AD1"/>
    <w:rsid w:val="009323F1"/>
    <w:rsid w:val="00940B0D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370B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70AA3"/>
    <w:rsid w:val="00D86340"/>
    <w:rsid w:val="00DB2FBC"/>
    <w:rsid w:val="00DB6044"/>
    <w:rsid w:val="00DD13CD"/>
    <w:rsid w:val="00DE0517"/>
    <w:rsid w:val="00DF0581"/>
    <w:rsid w:val="00E02D27"/>
    <w:rsid w:val="00E13163"/>
    <w:rsid w:val="00E2613D"/>
    <w:rsid w:val="00E33EC6"/>
    <w:rsid w:val="00E40F06"/>
    <w:rsid w:val="00E74AC5"/>
    <w:rsid w:val="00E92F5A"/>
    <w:rsid w:val="00EA1155"/>
    <w:rsid w:val="00EA5D31"/>
    <w:rsid w:val="00EB7C0D"/>
    <w:rsid w:val="00EC72C9"/>
    <w:rsid w:val="00EE3BAC"/>
    <w:rsid w:val="00EF4B6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1D393B49"/>
  <w15:chartTrackingRefBased/>
  <w15:docId w15:val="{F1B2D806-8A63-4EF6-8737-57130D1AA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1" ma:contentTypeDescription="Een nieuw document maken." ma:contentTypeScope="" ma:versionID="d29b30cc64226141ac3e16a485938dd3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1ce446332b95a58222562826ff786514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8B899-012D-4BFA-A887-4416DDE97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13</TotalTime>
  <Pages>12</Pages>
  <Words>1013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9004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25</cp:revision>
  <cp:lastPrinted>2016-12-02T11:43:00Z</cp:lastPrinted>
  <dcterms:created xsi:type="dcterms:W3CDTF">2021-12-02T13:19:00Z</dcterms:created>
  <dcterms:modified xsi:type="dcterms:W3CDTF">2021-12-02T13:33:00Z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